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CF" w:rsidRDefault="009D45CF" w:rsidP="00332B68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07pt;margin-top:-18pt;width:36.6pt;height:50.4pt;z-index:251658240;visibility:visible">
            <v:imagedata r:id="rId7" o:title=""/>
          </v:shape>
        </w:pict>
      </w:r>
    </w:p>
    <w:p w:rsidR="009D45CF" w:rsidRDefault="009D45CF" w:rsidP="00332B68">
      <w:pPr>
        <w:pStyle w:val="Title"/>
        <w:rPr>
          <w:lang w:val="uk-UA"/>
        </w:rPr>
      </w:pPr>
      <w:r>
        <w:rPr>
          <w:lang w:val="uk-UA"/>
        </w:rPr>
        <w:t xml:space="preserve"> </w:t>
      </w:r>
    </w:p>
    <w:p w:rsidR="009D45CF" w:rsidRPr="00F93330" w:rsidRDefault="009D45CF" w:rsidP="00332B68">
      <w:pPr>
        <w:pStyle w:val="Title"/>
        <w:jc w:val="left"/>
        <w:rPr>
          <w:lang w:val="uk-UA"/>
        </w:rPr>
      </w:pPr>
    </w:p>
    <w:p w:rsidR="009D45CF" w:rsidRDefault="009D45CF" w:rsidP="00332B68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9D45CF" w:rsidRDefault="009D45CF" w:rsidP="00332B68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9D45CF" w:rsidRDefault="009D45CF" w:rsidP="005300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(тридцять друга</w:t>
      </w:r>
      <w:bookmarkStart w:id="0" w:name="_GoBack"/>
      <w:bookmarkEnd w:id="0"/>
      <w:r w:rsidRPr="001C28BD">
        <w:rPr>
          <w:b/>
          <w:color w:val="FF6600"/>
          <w:sz w:val="28"/>
          <w:szCs w:val="28"/>
          <w:lang w:val="uk-UA"/>
        </w:rPr>
        <w:t xml:space="preserve"> </w:t>
      </w:r>
      <w:r w:rsidRPr="00F84C2D">
        <w:rPr>
          <w:b/>
          <w:color w:val="000000"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есія сьомого скликання)</w:t>
      </w:r>
    </w:p>
    <w:p w:rsidR="009D45CF" w:rsidRDefault="009D45CF" w:rsidP="00332B68">
      <w:pPr>
        <w:jc w:val="center"/>
        <w:rPr>
          <w:b/>
          <w:sz w:val="16"/>
          <w:szCs w:val="16"/>
          <w:lang w:val="uk-UA"/>
        </w:rPr>
      </w:pPr>
    </w:p>
    <w:p w:rsidR="009D45CF" w:rsidRDefault="009D45CF" w:rsidP="00332B6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9D45CF" w:rsidRDefault="009D45CF" w:rsidP="00332B68">
      <w:pPr>
        <w:rPr>
          <w:sz w:val="12"/>
          <w:szCs w:val="12"/>
          <w:lang w:val="uk-UA"/>
        </w:rPr>
      </w:pPr>
    </w:p>
    <w:p w:rsidR="009D45CF" w:rsidRDefault="009D45CF" w:rsidP="005E01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 травня  2018 року</w:t>
      </w:r>
    </w:p>
    <w:p w:rsidR="009D45CF" w:rsidRDefault="009D45CF" w:rsidP="00332B68">
      <w:pPr>
        <w:rPr>
          <w:sz w:val="28"/>
          <w:szCs w:val="28"/>
          <w:lang w:val="uk-UA"/>
        </w:rPr>
      </w:pPr>
    </w:p>
    <w:p w:rsidR="009D45CF" w:rsidRDefault="009D45CF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9D45CF" w:rsidRDefault="009D45CF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9D45CF" w:rsidRDefault="009D45CF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 та об’єднання земельних ділянок</w:t>
      </w:r>
    </w:p>
    <w:p w:rsidR="009D45CF" w:rsidRDefault="009D45CF" w:rsidP="00332B68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D45CF" w:rsidRDefault="009D45CF" w:rsidP="00332B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нормативно-технічні документації з питань здійснення землеустрою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9D45CF" w:rsidRDefault="009D45CF" w:rsidP="00332B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9D45CF" w:rsidRDefault="009D45CF" w:rsidP="00332B68">
      <w:pPr>
        <w:jc w:val="center"/>
        <w:rPr>
          <w:b/>
          <w:sz w:val="28"/>
          <w:szCs w:val="28"/>
          <w:lang w:val="uk-UA"/>
        </w:rPr>
      </w:pPr>
    </w:p>
    <w:p w:rsidR="009D45CF" w:rsidRPr="00114CD4" w:rsidRDefault="009D45CF" w:rsidP="00306287">
      <w:pPr>
        <w:pStyle w:val="ListParagraph"/>
        <w:numPr>
          <w:ilvl w:val="0"/>
          <w:numId w:val="6"/>
        </w:numPr>
        <w:ind w:left="709"/>
        <w:jc w:val="both"/>
        <w:rPr>
          <w:color w:val="000000"/>
          <w:sz w:val="28"/>
          <w:szCs w:val="28"/>
          <w:lang w:val="uk-UA"/>
        </w:rPr>
      </w:pPr>
      <w:r w:rsidRPr="00114CD4">
        <w:rPr>
          <w:color w:val="000000"/>
          <w:sz w:val="28"/>
          <w:szCs w:val="28"/>
          <w:lang w:val="uk-UA"/>
        </w:rPr>
        <w:t>Надати дозвіл на виготовлення техніч</w:t>
      </w:r>
      <w:r>
        <w:rPr>
          <w:color w:val="000000"/>
          <w:sz w:val="28"/>
          <w:szCs w:val="28"/>
          <w:lang w:val="uk-UA"/>
        </w:rPr>
        <w:t xml:space="preserve">ної документації із землеустрою </w:t>
      </w:r>
      <w:r w:rsidRPr="00114CD4">
        <w:rPr>
          <w:color w:val="000000"/>
          <w:sz w:val="28"/>
          <w:szCs w:val="28"/>
          <w:lang w:val="uk-UA"/>
        </w:rPr>
        <w:t xml:space="preserve">щодо поділу земельної ділянки </w:t>
      </w:r>
      <w:r w:rsidRPr="003B73F6">
        <w:rPr>
          <w:b/>
          <w:color w:val="000000"/>
          <w:sz w:val="28"/>
          <w:szCs w:val="28"/>
          <w:lang w:val="uk-UA"/>
        </w:rPr>
        <w:t>громадянці Москаленко Ніні Петрівн</w:t>
      </w:r>
      <w:r>
        <w:rPr>
          <w:b/>
          <w:color w:val="000000"/>
          <w:sz w:val="28"/>
          <w:szCs w:val="28"/>
          <w:lang w:val="uk-UA"/>
        </w:rPr>
        <w:t xml:space="preserve">і </w:t>
      </w:r>
      <w:r w:rsidRPr="0031495A">
        <w:rPr>
          <w:color w:val="000000"/>
          <w:sz w:val="28"/>
          <w:szCs w:val="28"/>
          <w:lang w:val="uk-UA"/>
        </w:rPr>
        <w:t>на</w:t>
      </w:r>
      <w:r w:rsidRPr="00114CD4">
        <w:rPr>
          <w:color w:val="000000"/>
          <w:sz w:val="28"/>
          <w:szCs w:val="28"/>
          <w:lang w:val="uk-UA"/>
        </w:rPr>
        <w:t xml:space="preserve"> земельну ділянку за адресою: м. Лубни, вул. </w:t>
      </w:r>
      <w:r>
        <w:rPr>
          <w:color w:val="000000"/>
          <w:sz w:val="28"/>
          <w:szCs w:val="28"/>
          <w:lang w:val="uk-UA"/>
        </w:rPr>
        <w:t>Я.Мудрого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20-а</w:t>
      </w:r>
      <w:r w:rsidRPr="00114CD4">
        <w:rPr>
          <w:color w:val="000000"/>
          <w:sz w:val="28"/>
          <w:szCs w:val="28"/>
          <w:lang w:val="uk-UA"/>
        </w:rPr>
        <w:t xml:space="preserve">, кадастровий номер </w:t>
      </w:r>
      <w:r w:rsidRPr="00613E00">
        <w:rPr>
          <w:color w:val="000000"/>
          <w:sz w:val="28"/>
          <w:szCs w:val="28"/>
          <w:lang w:val="uk-UA"/>
        </w:rPr>
        <w:t>5310700000:0</w:t>
      </w:r>
      <w:r>
        <w:rPr>
          <w:color w:val="000000"/>
          <w:sz w:val="28"/>
          <w:szCs w:val="28"/>
          <w:lang w:val="uk-UA"/>
        </w:rPr>
        <w:t>6</w:t>
      </w:r>
      <w:r w:rsidRPr="00613E0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88</w:t>
      </w:r>
      <w:r w:rsidRPr="00613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44</w:t>
      </w:r>
      <w:r w:rsidRPr="00114CD4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1554 га"/>
        </w:smartTagPr>
        <w:r w:rsidRPr="00114CD4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1554</w:t>
        </w:r>
        <w:r w:rsidRPr="00114CD4">
          <w:rPr>
            <w:color w:val="000000"/>
            <w:sz w:val="28"/>
            <w:szCs w:val="28"/>
            <w:lang w:val="uk-UA"/>
          </w:rPr>
          <w:t xml:space="preserve"> га</w:t>
        </w:r>
      </w:smartTag>
      <w:r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 </w:t>
      </w:r>
      <w:r>
        <w:rPr>
          <w:color w:val="000000"/>
          <w:sz w:val="28"/>
          <w:szCs w:val="28"/>
          <w:lang w:val="uk-UA"/>
        </w:rPr>
        <w:t xml:space="preserve"> землі іншої житлової забудови,</w:t>
      </w:r>
      <w:r w:rsidRPr="00114CD4">
        <w:rPr>
          <w:color w:val="000000"/>
          <w:sz w:val="28"/>
          <w:szCs w:val="28"/>
          <w:lang w:val="uk-UA"/>
        </w:rPr>
        <w:t xml:space="preserve"> яка перебуває у них на правах оренди, з метою створення  двох  нових землекористувань  без зміни цільового призначення.</w:t>
      </w:r>
      <w:r>
        <w:rPr>
          <w:color w:val="000000"/>
          <w:sz w:val="28"/>
          <w:szCs w:val="28"/>
          <w:lang w:val="uk-UA"/>
        </w:rPr>
        <w:t xml:space="preserve">  </w:t>
      </w:r>
    </w:p>
    <w:p w:rsidR="009D45CF" w:rsidRPr="00293686" w:rsidRDefault="009D45CF" w:rsidP="00306287">
      <w:pPr>
        <w:pStyle w:val="ListParagraph"/>
        <w:numPr>
          <w:ilvl w:val="0"/>
          <w:numId w:val="6"/>
        </w:numPr>
        <w:ind w:left="709" w:hanging="567"/>
        <w:jc w:val="both"/>
        <w:rPr>
          <w:b/>
          <w:color w:val="000000"/>
          <w:sz w:val="28"/>
          <w:szCs w:val="28"/>
          <w:lang w:val="uk-UA"/>
        </w:rPr>
      </w:pPr>
      <w:r w:rsidRPr="00114CD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</w:t>
      </w:r>
      <w:r w:rsidRPr="00247A47">
        <w:rPr>
          <w:b/>
          <w:color w:val="000000"/>
          <w:sz w:val="28"/>
          <w:szCs w:val="28"/>
          <w:lang w:val="uk-UA"/>
        </w:rPr>
        <w:t>Лубенському  комунальному житлово</w:t>
      </w:r>
      <w:r>
        <w:rPr>
          <w:b/>
          <w:color w:val="000000"/>
          <w:sz w:val="28"/>
          <w:szCs w:val="28"/>
          <w:lang w:val="uk-UA"/>
        </w:rPr>
        <w:t>-</w:t>
      </w:r>
      <w:r w:rsidRPr="00247A47">
        <w:rPr>
          <w:b/>
          <w:color w:val="000000"/>
          <w:sz w:val="28"/>
          <w:szCs w:val="28"/>
          <w:lang w:val="uk-UA"/>
        </w:rPr>
        <w:t>експлуатаційному управлінню</w:t>
      </w:r>
      <w:r>
        <w:rPr>
          <w:b/>
          <w:color w:val="000000"/>
          <w:sz w:val="28"/>
          <w:szCs w:val="28"/>
          <w:lang w:val="uk-UA"/>
        </w:rPr>
        <w:t>,</w:t>
      </w:r>
      <w:r w:rsidRPr="006C6B9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юридична адреса: м. Лубни, вул. Ме-теорологічна, 22, </w:t>
      </w:r>
      <w:r w:rsidRPr="006C6B99">
        <w:rPr>
          <w:color w:val="000000"/>
          <w:sz w:val="28"/>
          <w:szCs w:val="28"/>
          <w:lang w:val="uk-UA"/>
        </w:rPr>
        <w:t>на земельну ділянку за адресою: м. Лубни, вул. Я.Мудрого, 44</w:t>
      </w:r>
      <w:r>
        <w:rPr>
          <w:color w:val="000000"/>
          <w:sz w:val="28"/>
          <w:szCs w:val="28"/>
          <w:lang w:val="uk-UA"/>
        </w:rPr>
        <w:t>,</w:t>
      </w:r>
      <w:r w:rsidRPr="006C6B99">
        <w:rPr>
          <w:color w:val="000000"/>
          <w:sz w:val="28"/>
          <w:szCs w:val="28"/>
          <w:lang w:val="uk-UA"/>
        </w:rPr>
        <w:t xml:space="preserve"> кадастровий номер 5310700000:06:067:0109, загальною площею </w:t>
      </w:r>
      <w:smartTag w:uri="urn:schemas-microsoft-com:office:smarttags" w:element="metricconverter">
        <w:smartTagPr>
          <w:attr w:name="ProductID" w:val="0,3150 га"/>
        </w:smartTagPr>
        <w:r w:rsidRPr="006C6B99">
          <w:rPr>
            <w:color w:val="000000"/>
            <w:sz w:val="28"/>
            <w:szCs w:val="28"/>
            <w:lang w:val="uk-UA"/>
          </w:rPr>
          <w:t>0,3150</w:t>
        </w:r>
        <w:r>
          <w:rPr>
            <w:color w:val="000000"/>
            <w:sz w:val="28"/>
            <w:szCs w:val="28"/>
            <w:lang w:val="uk-UA"/>
          </w:rPr>
          <w:t xml:space="preserve"> </w:t>
        </w:r>
        <w:r w:rsidRPr="006C6B99">
          <w:rPr>
            <w:color w:val="000000"/>
            <w:sz w:val="28"/>
            <w:szCs w:val="28"/>
            <w:lang w:val="uk-UA"/>
          </w:rPr>
          <w:t>га</w:t>
        </w:r>
      </w:smartTag>
      <w:r w:rsidRPr="006C6B99">
        <w:rPr>
          <w:color w:val="000000"/>
          <w:sz w:val="28"/>
          <w:szCs w:val="28"/>
          <w:lang w:val="uk-UA"/>
        </w:rPr>
        <w:t>,</w:t>
      </w:r>
      <w:r w:rsidRPr="00114CD4">
        <w:rPr>
          <w:color w:val="000000"/>
          <w:sz w:val="28"/>
          <w:szCs w:val="28"/>
          <w:lang w:val="uk-UA"/>
        </w:rPr>
        <w:t xml:space="preserve">  за цільовим призначенням –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багатоквартирного житлового будинку</w:t>
      </w:r>
      <w:r w:rsidRPr="00114CD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114CD4">
        <w:rPr>
          <w:color w:val="000000"/>
          <w:sz w:val="28"/>
          <w:szCs w:val="28"/>
          <w:lang w:val="uk-UA"/>
        </w:rPr>
        <w:t xml:space="preserve"> яка перебуває у н</w:t>
      </w:r>
      <w:r>
        <w:rPr>
          <w:color w:val="000000"/>
          <w:sz w:val="28"/>
          <w:szCs w:val="28"/>
          <w:lang w:val="uk-UA"/>
        </w:rPr>
        <w:t>их</w:t>
      </w:r>
      <w:r w:rsidRPr="00114CD4">
        <w:rPr>
          <w:color w:val="000000"/>
          <w:sz w:val="28"/>
          <w:szCs w:val="28"/>
          <w:lang w:val="uk-UA"/>
        </w:rPr>
        <w:t xml:space="preserve"> на правах </w:t>
      </w:r>
      <w:r>
        <w:rPr>
          <w:color w:val="000000"/>
          <w:sz w:val="28"/>
          <w:szCs w:val="28"/>
          <w:lang w:val="uk-UA"/>
        </w:rPr>
        <w:t>постійного користування,</w:t>
      </w:r>
      <w:r w:rsidRPr="00114CD4">
        <w:rPr>
          <w:color w:val="000000"/>
          <w:sz w:val="28"/>
          <w:szCs w:val="28"/>
          <w:lang w:val="uk-UA"/>
        </w:rPr>
        <w:t xml:space="preserve"> з метою створення </w:t>
      </w:r>
      <w:r>
        <w:rPr>
          <w:color w:val="000000"/>
          <w:sz w:val="28"/>
          <w:szCs w:val="28"/>
          <w:lang w:val="uk-UA"/>
        </w:rPr>
        <w:t>двох</w:t>
      </w:r>
      <w:r w:rsidRPr="00114CD4">
        <w:rPr>
          <w:color w:val="000000"/>
          <w:sz w:val="28"/>
          <w:szCs w:val="28"/>
          <w:lang w:val="uk-UA"/>
        </w:rPr>
        <w:t xml:space="preserve">  нових земл</w:t>
      </w:r>
      <w:r>
        <w:rPr>
          <w:color w:val="000000"/>
          <w:sz w:val="28"/>
          <w:szCs w:val="28"/>
          <w:lang w:val="uk-UA"/>
        </w:rPr>
        <w:t>екористувань</w:t>
      </w:r>
      <w:r w:rsidRPr="00114CD4">
        <w:rPr>
          <w:color w:val="000000"/>
          <w:sz w:val="28"/>
          <w:szCs w:val="28"/>
          <w:lang w:val="uk-UA"/>
        </w:rPr>
        <w:t xml:space="preserve"> без зміни цільового призначення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9D45CF" w:rsidRPr="0076623A" w:rsidRDefault="009D45CF" w:rsidP="00613E00">
      <w:pPr>
        <w:pStyle w:val="ListParagraph"/>
        <w:ind w:left="1011"/>
        <w:jc w:val="both"/>
        <w:rPr>
          <w:b/>
          <w:color w:val="000000"/>
          <w:sz w:val="28"/>
          <w:szCs w:val="28"/>
          <w:lang w:val="uk-UA"/>
        </w:rPr>
      </w:pPr>
    </w:p>
    <w:p w:rsidR="009D45CF" w:rsidRPr="00114CD4" w:rsidRDefault="009D45CF" w:rsidP="00114CD4">
      <w:pPr>
        <w:pStyle w:val="ListParagraph"/>
        <w:ind w:left="142"/>
        <w:jc w:val="both"/>
        <w:rPr>
          <w:color w:val="000000"/>
          <w:sz w:val="28"/>
          <w:szCs w:val="28"/>
          <w:lang w:val="uk-UA"/>
        </w:rPr>
      </w:pPr>
    </w:p>
    <w:p w:rsidR="009D45CF" w:rsidRDefault="009D45CF" w:rsidP="0076623A">
      <w:pPr>
        <w:jc w:val="both"/>
        <w:rPr>
          <w:color w:val="FF6600"/>
          <w:sz w:val="28"/>
          <w:szCs w:val="28"/>
          <w:lang w:val="uk-UA"/>
        </w:rPr>
      </w:pPr>
    </w:p>
    <w:p w:rsidR="009D45CF" w:rsidRDefault="009D45CF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9D45CF" w:rsidRPr="008F1BAB" w:rsidRDefault="009D45CF" w:rsidP="0076623A">
      <w:pPr>
        <w:jc w:val="both"/>
        <w:rPr>
          <w:color w:val="FF6600"/>
          <w:sz w:val="28"/>
          <w:szCs w:val="28"/>
          <w:lang w:val="uk-UA"/>
        </w:rPr>
      </w:pPr>
      <w:r>
        <w:rPr>
          <w:color w:val="FF6600"/>
          <w:sz w:val="28"/>
          <w:szCs w:val="28"/>
          <w:lang w:val="uk-UA"/>
        </w:rPr>
        <w:t xml:space="preserve">       </w:t>
      </w:r>
      <w:r w:rsidRPr="008F1BAB">
        <w:rPr>
          <w:b/>
          <w:color w:val="000000"/>
          <w:sz w:val="28"/>
          <w:szCs w:val="28"/>
          <w:lang w:val="uk-UA"/>
        </w:rPr>
        <w:t>Міський голова                                                                    О.П.Грицаєн</w:t>
      </w:r>
      <w:r w:rsidRPr="008F1BAB">
        <w:rPr>
          <w:b/>
          <w:bCs/>
          <w:color w:val="000000"/>
          <w:sz w:val="28"/>
          <w:szCs w:val="28"/>
          <w:lang w:val="uk-UA"/>
        </w:rPr>
        <w:t>ко</w:t>
      </w:r>
    </w:p>
    <w:p w:rsidR="009D45CF" w:rsidRPr="00CB624C" w:rsidRDefault="009D45CF" w:rsidP="00CB624C">
      <w:pPr>
        <w:ind w:left="360" w:hanging="360"/>
        <w:jc w:val="both"/>
        <w:rPr>
          <w:color w:val="000000"/>
          <w:sz w:val="28"/>
          <w:szCs w:val="28"/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Pr="006B25BF" w:rsidRDefault="009D45CF" w:rsidP="00332B68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</w:t>
      </w:r>
      <w:r w:rsidRPr="006B25BF">
        <w:rPr>
          <w:sz w:val="24"/>
          <w:szCs w:val="24"/>
          <w:lang w:val="uk-UA"/>
        </w:rPr>
        <w:t>ОГОДЖЕНО:</w:t>
      </w:r>
    </w:p>
    <w:p w:rsidR="009D45CF" w:rsidRPr="006B25BF" w:rsidRDefault="009D45CF" w:rsidP="00332B68">
      <w:pPr>
        <w:jc w:val="center"/>
        <w:rPr>
          <w:sz w:val="24"/>
          <w:szCs w:val="24"/>
          <w:lang w:val="uk-UA"/>
        </w:rPr>
      </w:pPr>
    </w:p>
    <w:p w:rsidR="009D45CF" w:rsidRPr="006B25BF" w:rsidRDefault="009D45CF" w:rsidP="00332B68">
      <w:pPr>
        <w:jc w:val="center"/>
        <w:rPr>
          <w:sz w:val="24"/>
          <w:szCs w:val="24"/>
          <w:lang w:val="uk-UA"/>
        </w:rPr>
      </w:pPr>
    </w:p>
    <w:p w:rsidR="009D45CF" w:rsidRPr="006B25BF" w:rsidRDefault="009D45CF" w:rsidP="00694D7E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Секретар міської ради                                                                              </w:t>
      </w:r>
      <w:r>
        <w:rPr>
          <w:sz w:val="24"/>
          <w:szCs w:val="24"/>
          <w:lang w:val="uk-UA"/>
        </w:rPr>
        <w:t xml:space="preserve">О.В. </w:t>
      </w:r>
      <w:r w:rsidRPr="006B25BF">
        <w:rPr>
          <w:sz w:val="24"/>
          <w:szCs w:val="24"/>
          <w:lang w:val="uk-UA"/>
        </w:rPr>
        <w:t>Карпець</w:t>
      </w:r>
    </w:p>
    <w:p w:rsidR="009D45CF" w:rsidRDefault="009D45CF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                    </w:t>
      </w:r>
    </w:p>
    <w:p w:rsidR="009D45CF" w:rsidRPr="006B25BF" w:rsidRDefault="009D45CF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Голова постійної депутатської </w:t>
      </w:r>
    </w:p>
    <w:p w:rsidR="009D45CF" w:rsidRPr="006B25BF" w:rsidRDefault="009D45CF" w:rsidP="00332B68">
      <w:pPr>
        <w:pStyle w:val="Foo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комісії з питань землевідведення</w:t>
      </w:r>
    </w:p>
    <w:p w:rsidR="009D45CF" w:rsidRPr="006B25BF" w:rsidRDefault="009D45CF" w:rsidP="00694D7E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будівництва, архітектури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                                      Ю.Б. Денисенко</w:t>
      </w:r>
      <w:r w:rsidRPr="006B25BF">
        <w:rPr>
          <w:sz w:val="24"/>
          <w:szCs w:val="24"/>
          <w:lang w:val="uk-UA"/>
        </w:rPr>
        <w:t xml:space="preserve">  </w:t>
      </w:r>
    </w:p>
    <w:p w:rsidR="009D45CF" w:rsidRPr="006B25BF" w:rsidRDefault="009D45CF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9D45CF" w:rsidRPr="006B25BF" w:rsidRDefault="009D45CF" w:rsidP="009C69F0">
      <w:pPr>
        <w:pStyle w:val="Footer"/>
        <w:tabs>
          <w:tab w:val="clear" w:pos="4153"/>
          <w:tab w:val="center" w:pos="142"/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 xml:space="preserve">юридичного відділу                </w:t>
      </w:r>
      <w:r>
        <w:rPr>
          <w:sz w:val="24"/>
          <w:szCs w:val="24"/>
          <w:lang w:val="uk-UA"/>
        </w:rPr>
        <w:tab/>
        <w:t xml:space="preserve">                                               </w:t>
      </w:r>
      <w:r w:rsidRPr="006B25BF">
        <w:rPr>
          <w:sz w:val="24"/>
          <w:szCs w:val="24"/>
          <w:lang w:val="uk-UA"/>
        </w:rPr>
        <w:t>Н.М.Мелентьєва</w:t>
      </w:r>
    </w:p>
    <w:p w:rsidR="009D45CF" w:rsidRPr="006B25BF" w:rsidRDefault="009D45CF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9D45CF" w:rsidRPr="006B25BF" w:rsidRDefault="009D45CF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Начальник  організаційного відділу                                                        Н.М. Уварова</w:t>
      </w:r>
    </w:p>
    <w:p w:rsidR="009D45CF" w:rsidRPr="006B25BF" w:rsidRDefault="009D45CF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Управління                                                      </w:t>
      </w:r>
    </w:p>
    <w:p w:rsidR="009D45CF" w:rsidRPr="006B25BF" w:rsidRDefault="009D45CF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з питань комунального майна </w:t>
      </w:r>
    </w:p>
    <w:p w:rsidR="009D45CF" w:rsidRPr="006B25BF" w:rsidRDefault="009D45CF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земельних відносин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О.Г. Іващенко</w:t>
      </w:r>
    </w:p>
    <w:p w:rsidR="009D45CF" w:rsidRPr="006B25BF" w:rsidRDefault="009D45CF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9D45CF" w:rsidRPr="006B25BF" w:rsidRDefault="009D45CF" w:rsidP="00332B68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Головний спеціаліст</w:t>
      </w:r>
      <w:r w:rsidRPr="006B25B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відділу</w:t>
      </w:r>
      <w:r w:rsidRPr="006B25BF">
        <w:rPr>
          <w:sz w:val="24"/>
          <w:szCs w:val="24"/>
          <w:lang w:val="uk-UA"/>
        </w:rPr>
        <w:t xml:space="preserve"> містобудування </w:t>
      </w:r>
    </w:p>
    <w:p w:rsidR="009D45CF" w:rsidRPr="006B25BF" w:rsidRDefault="009D45CF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архітектури</w:t>
      </w:r>
      <w:r>
        <w:rPr>
          <w:sz w:val="24"/>
          <w:szCs w:val="24"/>
          <w:lang w:val="uk-UA"/>
        </w:rPr>
        <w:t xml:space="preserve">       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            </w:t>
      </w:r>
      <w:r>
        <w:rPr>
          <w:sz w:val="24"/>
          <w:szCs w:val="24"/>
          <w:lang w:val="uk-UA"/>
        </w:rPr>
        <w:t>В.О. Парістий</w:t>
      </w:r>
    </w:p>
    <w:p w:rsidR="009D45CF" w:rsidRPr="006B25BF" w:rsidRDefault="009D45CF" w:rsidP="00332B68">
      <w:pPr>
        <w:rPr>
          <w:sz w:val="24"/>
          <w:szCs w:val="24"/>
          <w:lang w:val="uk-UA"/>
        </w:rPr>
      </w:pPr>
    </w:p>
    <w:p w:rsidR="009D45CF" w:rsidRPr="006B25BF" w:rsidRDefault="009D45CF" w:rsidP="00332B68">
      <w:pPr>
        <w:rPr>
          <w:sz w:val="24"/>
          <w:szCs w:val="24"/>
          <w:lang w:val="uk-UA"/>
        </w:rPr>
      </w:pPr>
    </w:p>
    <w:p w:rsidR="009D45CF" w:rsidRPr="006B25BF" w:rsidRDefault="009D45CF" w:rsidP="00332B68">
      <w:pPr>
        <w:rPr>
          <w:sz w:val="24"/>
          <w:szCs w:val="24"/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</w:p>
    <w:p w:rsidR="009D45CF" w:rsidRDefault="009D45CF" w:rsidP="00332B68">
      <w:pPr>
        <w:rPr>
          <w:lang w:val="uk-UA"/>
        </w:rPr>
      </w:pPr>
      <w:r>
        <w:rPr>
          <w:lang w:val="uk-UA"/>
        </w:rPr>
        <w:t>Вик. Ступак</w:t>
      </w:r>
    </w:p>
    <w:p w:rsidR="009D45CF" w:rsidRPr="00F93330" w:rsidRDefault="009D45CF" w:rsidP="00332B68">
      <w:pPr>
        <w:rPr>
          <w:lang w:val="uk-UA"/>
        </w:rPr>
      </w:pPr>
      <w:r>
        <w:rPr>
          <w:lang w:val="uk-UA"/>
        </w:rPr>
        <w:t>70483</w:t>
      </w:r>
    </w:p>
    <w:p w:rsidR="009D45CF" w:rsidRDefault="009D45CF"/>
    <w:sectPr w:rsidR="009D45CF" w:rsidSect="00306287">
      <w:footerReference w:type="even" r:id="rId8"/>
      <w:footerReference w:type="default" r:id="rId9"/>
      <w:pgSz w:w="11906" w:h="16838"/>
      <w:pgMar w:top="1134" w:right="1133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5CF" w:rsidRDefault="009D45CF">
      <w:r>
        <w:separator/>
      </w:r>
    </w:p>
  </w:endnote>
  <w:endnote w:type="continuationSeparator" w:id="0">
    <w:p w:rsidR="009D45CF" w:rsidRDefault="009D4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5CF" w:rsidRDefault="009D45CF" w:rsidP="0033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45CF" w:rsidRDefault="009D45CF" w:rsidP="00332B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5CF" w:rsidRDefault="009D45CF" w:rsidP="0033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D45CF" w:rsidRDefault="009D45CF" w:rsidP="00332B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5CF" w:rsidRDefault="009D45CF">
      <w:r>
        <w:separator/>
      </w:r>
    </w:p>
  </w:footnote>
  <w:footnote w:type="continuationSeparator" w:id="0">
    <w:p w:rsidR="009D45CF" w:rsidRDefault="009D45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30D6"/>
    <w:multiLevelType w:val="hybridMultilevel"/>
    <w:tmpl w:val="88CCA13C"/>
    <w:lvl w:ilvl="0" w:tplc="0E6A613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22BA6F87"/>
    <w:multiLevelType w:val="hybridMultilevel"/>
    <w:tmpl w:val="AF62CFCA"/>
    <w:lvl w:ilvl="0" w:tplc="9DA2B628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2">
    <w:nsid w:val="30FD1EA1"/>
    <w:multiLevelType w:val="hybridMultilevel"/>
    <w:tmpl w:val="C6400134"/>
    <w:lvl w:ilvl="0" w:tplc="72548F50">
      <w:start w:val="1"/>
      <w:numFmt w:val="decimal"/>
      <w:lvlText w:val="%1."/>
      <w:lvlJc w:val="left"/>
      <w:pPr>
        <w:ind w:left="1011" w:hanging="58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F560AA5"/>
    <w:multiLevelType w:val="hybridMultilevel"/>
    <w:tmpl w:val="E3D26FDC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4F273E3"/>
    <w:multiLevelType w:val="hybridMultilevel"/>
    <w:tmpl w:val="279274B0"/>
    <w:lvl w:ilvl="0" w:tplc="0419000F">
      <w:start w:val="1"/>
      <w:numFmt w:val="decimal"/>
      <w:lvlText w:val="%1."/>
      <w:lvlJc w:val="left"/>
      <w:pPr>
        <w:ind w:left="1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5">
    <w:nsid w:val="6A022591"/>
    <w:multiLevelType w:val="hybridMultilevel"/>
    <w:tmpl w:val="BB0E8374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B68"/>
    <w:rsid w:val="00004E89"/>
    <w:rsid w:val="00024116"/>
    <w:rsid w:val="000275BB"/>
    <w:rsid w:val="00047866"/>
    <w:rsid w:val="00050EB0"/>
    <w:rsid w:val="000538D0"/>
    <w:rsid w:val="00061518"/>
    <w:rsid w:val="00077152"/>
    <w:rsid w:val="00077540"/>
    <w:rsid w:val="0008169A"/>
    <w:rsid w:val="00091A80"/>
    <w:rsid w:val="000E4F93"/>
    <w:rsid w:val="00114CD4"/>
    <w:rsid w:val="00123B74"/>
    <w:rsid w:val="0013192A"/>
    <w:rsid w:val="00133BBF"/>
    <w:rsid w:val="001421AC"/>
    <w:rsid w:val="0015529E"/>
    <w:rsid w:val="0019698E"/>
    <w:rsid w:val="001B4E34"/>
    <w:rsid w:val="001C1409"/>
    <w:rsid w:val="001C28BD"/>
    <w:rsid w:val="001D5041"/>
    <w:rsid w:val="001E6E93"/>
    <w:rsid w:val="001F05B9"/>
    <w:rsid w:val="001F3610"/>
    <w:rsid w:val="001F4B81"/>
    <w:rsid w:val="00207AF9"/>
    <w:rsid w:val="00225256"/>
    <w:rsid w:val="00240138"/>
    <w:rsid w:val="00247A47"/>
    <w:rsid w:val="00247B03"/>
    <w:rsid w:val="00262E7E"/>
    <w:rsid w:val="00275199"/>
    <w:rsid w:val="002762B7"/>
    <w:rsid w:val="00276D1C"/>
    <w:rsid w:val="002831EE"/>
    <w:rsid w:val="00293686"/>
    <w:rsid w:val="00297D6F"/>
    <w:rsid w:val="002A1CD7"/>
    <w:rsid w:val="002E5EF1"/>
    <w:rsid w:val="0030435B"/>
    <w:rsid w:val="00306287"/>
    <w:rsid w:val="0031495A"/>
    <w:rsid w:val="00316BE6"/>
    <w:rsid w:val="003252B3"/>
    <w:rsid w:val="003272A0"/>
    <w:rsid w:val="00332B68"/>
    <w:rsid w:val="00372D8A"/>
    <w:rsid w:val="00373E4B"/>
    <w:rsid w:val="0039042D"/>
    <w:rsid w:val="003B4395"/>
    <w:rsid w:val="003B632B"/>
    <w:rsid w:val="003B73F6"/>
    <w:rsid w:val="003D3553"/>
    <w:rsid w:val="003D69A7"/>
    <w:rsid w:val="003F48C7"/>
    <w:rsid w:val="003F60FE"/>
    <w:rsid w:val="003F619E"/>
    <w:rsid w:val="00433A8A"/>
    <w:rsid w:val="00443770"/>
    <w:rsid w:val="004531BE"/>
    <w:rsid w:val="00457E4C"/>
    <w:rsid w:val="004705B3"/>
    <w:rsid w:val="00490AB2"/>
    <w:rsid w:val="004A78A1"/>
    <w:rsid w:val="004B4A34"/>
    <w:rsid w:val="004D1044"/>
    <w:rsid w:val="004D1D12"/>
    <w:rsid w:val="004D3AB7"/>
    <w:rsid w:val="004E2396"/>
    <w:rsid w:val="00503620"/>
    <w:rsid w:val="00504B21"/>
    <w:rsid w:val="0051188A"/>
    <w:rsid w:val="00530022"/>
    <w:rsid w:val="00533312"/>
    <w:rsid w:val="00555BEF"/>
    <w:rsid w:val="00583EFF"/>
    <w:rsid w:val="0058784A"/>
    <w:rsid w:val="0059027A"/>
    <w:rsid w:val="005C3F43"/>
    <w:rsid w:val="005D22DD"/>
    <w:rsid w:val="005E0164"/>
    <w:rsid w:val="005E3DE8"/>
    <w:rsid w:val="005F33BE"/>
    <w:rsid w:val="005F3F45"/>
    <w:rsid w:val="005F5543"/>
    <w:rsid w:val="00613E00"/>
    <w:rsid w:val="006212EC"/>
    <w:rsid w:val="00622865"/>
    <w:rsid w:val="00662B8C"/>
    <w:rsid w:val="00694371"/>
    <w:rsid w:val="00694D7E"/>
    <w:rsid w:val="006A7E39"/>
    <w:rsid w:val="006B25BF"/>
    <w:rsid w:val="006C6B99"/>
    <w:rsid w:val="007548B9"/>
    <w:rsid w:val="00757709"/>
    <w:rsid w:val="0076506F"/>
    <w:rsid w:val="0076623A"/>
    <w:rsid w:val="00766430"/>
    <w:rsid w:val="00797CFD"/>
    <w:rsid w:val="007A0D7E"/>
    <w:rsid w:val="007A2F5E"/>
    <w:rsid w:val="007A46A1"/>
    <w:rsid w:val="007A60E0"/>
    <w:rsid w:val="007D0832"/>
    <w:rsid w:val="007D65C8"/>
    <w:rsid w:val="007E148C"/>
    <w:rsid w:val="0080365B"/>
    <w:rsid w:val="008039D7"/>
    <w:rsid w:val="00824C96"/>
    <w:rsid w:val="00835865"/>
    <w:rsid w:val="0083643E"/>
    <w:rsid w:val="00862744"/>
    <w:rsid w:val="008959EF"/>
    <w:rsid w:val="008D6560"/>
    <w:rsid w:val="008D6A47"/>
    <w:rsid w:val="008E3F01"/>
    <w:rsid w:val="008E5DD8"/>
    <w:rsid w:val="008E6991"/>
    <w:rsid w:val="008E71FA"/>
    <w:rsid w:val="008F1BAB"/>
    <w:rsid w:val="008F2C64"/>
    <w:rsid w:val="0090371F"/>
    <w:rsid w:val="0091699D"/>
    <w:rsid w:val="009322D9"/>
    <w:rsid w:val="00943553"/>
    <w:rsid w:val="009541AD"/>
    <w:rsid w:val="00954937"/>
    <w:rsid w:val="009728AC"/>
    <w:rsid w:val="00981E5D"/>
    <w:rsid w:val="00994213"/>
    <w:rsid w:val="009B06E8"/>
    <w:rsid w:val="009B2377"/>
    <w:rsid w:val="009B47D7"/>
    <w:rsid w:val="009C636E"/>
    <w:rsid w:val="009C69F0"/>
    <w:rsid w:val="009D2149"/>
    <w:rsid w:val="009D45CF"/>
    <w:rsid w:val="009D73FC"/>
    <w:rsid w:val="009E529E"/>
    <w:rsid w:val="00A0753A"/>
    <w:rsid w:val="00A27A27"/>
    <w:rsid w:val="00A302AD"/>
    <w:rsid w:val="00A32F48"/>
    <w:rsid w:val="00AA04B8"/>
    <w:rsid w:val="00AA5003"/>
    <w:rsid w:val="00AB029F"/>
    <w:rsid w:val="00AC63A3"/>
    <w:rsid w:val="00AF40F6"/>
    <w:rsid w:val="00B11C00"/>
    <w:rsid w:val="00B143DE"/>
    <w:rsid w:val="00B37F9E"/>
    <w:rsid w:val="00B57DB3"/>
    <w:rsid w:val="00B60AC1"/>
    <w:rsid w:val="00C5616C"/>
    <w:rsid w:val="00C7263D"/>
    <w:rsid w:val="00C76A87"/>
    <w:rsid w:val="00C81AED"/>
    <w:rsid w:val="00CB624C"/>
    <w:rsid w:val="00CD6B2D"/>
    <w:rsid w:val="00CE5769"/>
    <w:rsid w:val="00D125DF"/>
    <w:rsid w:val="00D14EE0"/>
    <w:rsid w:val="00D16074"/>
    <w:rsid w:val="00D41642"/>
    <w:rsid w:val="00D44E90"/>
    <w:rsid w:val="00D61786"/>
    <w:rsid w:val="00D639C5"/>
    <w:rsid w:val="00DA5B2E"/>
    <w:rsid w:val="00DB5CB1"/>
    <w:rsid w:val="00DC71B0"/>
    <w:rsid w:val="00DD4EE3"/>
    <w:rsid w:val="00DE6CE0"/>
    <w:rsid w:val="00DF51F5"/>
    <w:rsid w:val="00E0297D"/>
    <w:rsid w:val="00E30FD5"/>
    <w:rsid w:val="00E33802"/>
    <w:rsid w:val="00E536F1"/>
    <w:rsid w:val="00E5687B"/>
    <w:rsid w:val="00E75ADC"/>
    <w:rsid w:val="00E85859"/>
    <w:rsid w:val="00EA02F0"/>
    <w:rsid w:val="00EC1697"/>
    <w:rsid w:val="00ED4545"/>
    <w:rsid w:val="00F20B34"/>
    <w:rsid w:val="00F325C9"/>
    <w:rsid w:val="00F43F33"/>
    <w:rsid w:val="00F44EFD"/>
    <w:rsid w:val="00F45026"/>
    <w:rsid w:val="00F51D69"/>
    <w:rsid w:val="00F73CE8"/>
    <w:rsid w:val="00F84C2D"/>
    <w:rsid w:val="00F93330"/>
    <w:rsid w:val="00FC10A5"/>
    <w:rsid w:val="00FD7845"/>
    <w:rsid w:val="00FE32F8"/>
    <w:rsid w:val="00FF41FC"/>
    <w:rsid w:val="00FF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B68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2B68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75ADC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332B68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E75ADC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332B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188A"/>
    <w:rPr>
      <w:rFonts w:cs="Times New Roman"/>
    </w:rPr>
  </w:style>
  <w:style w:type="character" w:styleId="PageNumber">
    <w:name w:val="page number"/>
    <w:basedOn w:val="DefaultParagraphFont"/>
    <w:uiPriority w:val="99"/>
    <w:rsid w:val="00332B68"/>
    <w:rPr>
      <w:rFonts w:cs="Times New Roman"/>
    </w:rPr>
  </w:style>
  <w:style w:type="paragraph" w:styleId="ListParagraph">
    <w:name w:val="List Paragraph"/>
    <w:basedOn w:val="Normal"/>
    <w:uiPriority w:val="99"/>
    <w:qFormat/>
    <w:rsid w:val="00114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93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398</Words>
  <Characters>2275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2018-05-03T05:26:00Z</cp:lastPrinted>
  <dcterms:created xsi:type="dcterms:W3CDTF">2018-05-03T05:26:00Z</dcterms:created>
  <dcterms:modified xsi:type="dcterms:W3CDTF">2018-05-03T05:26:00Z</dcterms:modified>
</cp:coreProperties>
</file>